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935F9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BURGEYS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4DE8915C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Fishmonger.</w:t>
      </w:r>
    </w:p>
    <w:p w14:paraId="6E1D52A8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8E7DF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E44521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Aleyn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Lynn(q.v.) brought a plaint of debt against him, John</w:t>
      </w:r>
    </w:p>
    <w:p w14:paraId="183CEB37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Blankpayne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(q.v.),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Fletchere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Bury</w:t>
      </w:r>
    </w:p>
    <w:p w14:paraId="741869DB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Wryght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Bury </w:t>
      </w:r>
      <w:proofErr w:type="spell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Thomas </w:t>
      </w:r>
    </w:p>
    <w:p w14:paraId="67A1DE55" w14:textId="77777777" w:rsidR="000F4664" w:rsidRPr="00F43973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Smyth 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7DB52BF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4024A7E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0AD33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3146CE" w14:textId="77777777" w:rsidR="000F4664" w:rsidRDefault="000F4664" w:rsidP="000F46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February 2022</w:t>
      </w:r>
    </w:p>
    <w:p w14:paraId="1951D61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EACCF" w14:textId="77777777" w:rsidR="000F4664" w:rsidRDefault="000F4664" w:rsidP="009139A6">
      <w:r>
        <w:separator/>
      </w:r>
    </w:p>
  </w:endnote>
  <w:endnote w:type="continuationSeparator" w:id="0">
    <w:p w14:paraId="70496674" w14:textId="77777777" w:rsidR="000F4664" w:rsidRDefault="000F46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91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A85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D38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F28EA" w14:textId="77777777" w:rsidR="000F4664" w:rsidRDefault="000F4664" w:rsidP="009139A6">
      <w:r>
        <w:separator/>
      </w:r>
    </w:p>
  </w:footnote>
  <w:footnote w:type="continuationSeparator" w:id="0">
    <w:p w14:paraId="5DBE0F4D" w14:textId="77777777" w:rsidR="000F4664" w:rsidRDefault="000F46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746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35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B57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64"/>
    <w:rsid w:val="000666E0"/>
    <w:rsid w:val="000F466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0A19A"/>
  <w15:chartTrackingRefBased/>
  <w15:docId w15:val="{64BFE120-1E2D-4762-A6B7-C5653DAD5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0F466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2022-02-14T14:37:00Z</dcterms:created>
  <dcterms:modified xsi:type="dcterms:W3CDTF">2022-02-14T14:37:00Z</dcterms:modified>
</cp:coreProperties>
</file>